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01CF1A2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116EA21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C4CA50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3637CCC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7D4039" w14:paraId="1AB758A2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D403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7D4039" w14:paraId="06CFED03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7D4039" w14:paraId="71C43B5E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1A12B4" w:rsidR="001A12B4" w:rsidP="001A12B4" w:rsidRDefault="007D4039" w14:paraId="5882F5D1" w14:textId="3ACC77B5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7D4039" w:rsidR="001A12B4" w:rsidP="007D4039" w:rsidRDefault="001A12B4" w14:paraId="048147E4" w14:textId="51192981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Pp Ikp-150/2021-16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EAFB37E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6585D56B" w14:textId="77777777">
      <w:pPr>
        <w:keepNext/>
        <w:spacing w:after="0"/>
        <w:jc w:val="center"/>
      </w:pPr>
    </w:p>
    <w:p w:rsidRPr="00CE79FB" w:rsidR="00CE79FB" w:rsidP="00CE79FB" w:rsidRDefault="00CE79FB" w14:paraId="5A595265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FBAD571" w14:textId="77777777">
      <w:pPr>
        <w:keepNext/>
        <w:spacing w:after="0"/>
        <w:jc w:val="center"/>
      </w:pPr>
    </w:p>
    <w:p w:rsidRPr="001A12B4" w:rsidR="001A12B4" w:rsidP="001A12B4" w:rsidRDefault="007D4039" w14:paraId="2D9B2758" w14:textId="5AA9734C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Općinskom sudu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Mateju Margarinu, OIB 15193308105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članka 236. stavka 1., članka 4. stavka 1., članka 238. stavka 1., članka 216. stavka 1. točke 3., članka 16.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  <w:listItem w:displayText="Zakon o obveznim osiguranjima u prometu" w:value="Zakon o obveznim osiguranjima u prometu"/>
            <w:listItem w:displayText="Zakon o osobnoj iskaznici" w:value="Zakon o osobnoj iskaznic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44125E6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257B49B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39B88629" w14:textId="032F0EC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Mateja Margarina, OIB 15193308105, rođen 25.01.1996.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 xml:space="preserve"> Goričanski Odvojak 15, 10000 Zagreb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članka 236. stavka 1., članka 4. stavka 1., članka 238. stavka 1., članka 216. stavka 1. točke 3., članka 16.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  <w:listItem w:displayText="Zakon o obveznim osiguranjima u prometu" w:value="Zakon o obveznim osiguranjima u prometu"/>
            <w:listItem w:displayText="Zakon o osobnoj iskaznici" w:value="Zakon o osobnoj iskaznici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76FFA34A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8284A43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4CB5DA42" w14:textId="616A6F9C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 xml:space="preserve">  Općinskog suda u Zlataru, Stalna služba u Zaboku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Pp P-458/2020-27 donesena 11.12.2020.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2-2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25.02.2021.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Mateju Margarinu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 xml:space="preserve">26,54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eura.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 w14:paraId="778301B8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77E5F7B0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7D4039" w:rsidR="00561534" w:rsidP="007D4039" w:rsidRDefault="00CB5345" w14:paraId="43CAA63A" w14:textId="4B489680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5057DBC2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75D21BF0" w14:textId="77777777">
        <w:tc>
          <w:tcPr>
            <w:tcW w:w="3284" w:type="dxa"/>
          </w:tcPr>
          <w:p w:rsidRPr="00B40829" w:rsidR="00B40829" w:rsidP="00B40829" w:rsidRDefault="00B40829" w14:paraId="55966F67" w14:textId="3AC29CBE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73C98A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7D4039" w:rsidR="00B40829" w:rsidP="00B40829" w:rsidRDefault="00B40829" w14:paraId="3AB967DB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D4039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5219E347" w14:textId="77777777">
        <w:tc>
          <w:tcPr>
            <w:tcW w:w="3284" w:type="dxa"/>
          </w:tcPr>
          <w:p w:rsidRPr="00B40829" w:rsidR="00B40829" w:rsidP="00B40829" w:rsidRDefault="00B40829" w14:paraId="1886CF29" w14:textId="1CC47FEE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6C60CDF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7D4039" w:rsidR="00B40829" w:rsidP="00B40829" w:rsidRDefault="007D4039" w14:paraId="76E88A98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4039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4630F09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E8A838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2E3E3F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BADA7D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00BC70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EDF6109" w14:textId="31B9226C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Općinskom sudu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Trg slobode 14 A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0A9A7C0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394BF6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C80C337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52CDF02B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4039" w:rsidR="007D4039">
            <w:rPr>
              <w:rStyle w:val="eSPISCCParagraphDefaultFont"/>
              <w:rFonts w:eastAsiaTheme="minorHAnsi"/>
            </w:rPr>
            <w:t>Matej Margarin, Goričanski Odvojak 15, 10000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7D4039" w14:paraId="41837DA2" w14:textId="29064744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Stalna služba u Zaboku, OIB 26566866925, Matije Gupca 22,49210 Zabok" w:value="Općinski sud u Zlataru, Stalna služba u Zaboku, OIB 26566866925, Matije Gupca 22,49210 Zabok"/>
            <w:listItem w:displayText="Policijska postaja Zabok, Matije Gupca 53,49210 Zabok" w:value="Policijska postaja Zabok, Matije Gupca 53,49210 Zabok"/>
            <w:listItem w:displayText="Financijska agencija (FINA), OIB 85821130368, Vrtni put 3,10000 Zagreb" w:value="Financijska agencija (FINA), OIB 85821130368, Vrtni put 3,10000 Zagreb"/>
            <w:listItem w:displayText="Policijska postaja Zlatar-Bistrica, Ulica Stjepana Radića 1,49247 Zlatar-Bistrica" w:value="Policijska postaja Zlatar-Bistrica, Ulica Stjepana Radića 1,49247 Zlatar-Bistric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4039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413A995A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019EAF0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16810F1C" w14:textId="77777777">
      <w:r>
        <w:separator/>
      </w:r>
    </w:p>
  </w:endnote>
  <w:endnote w:type="continuationSeparator" w:id="0">
    <w:p w:rsidR="00F977C8" w:rsidP="00537B78" w:rsidRDefault="00F977C8" w14:paraId="18D9710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3A9AFD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FCB45A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26692ED9" w14:textId="77777777">
      <w:r>
        <w:separator/>
      </w:r>
    </w:p>
  </w:footnote>
  <w:footnote w:type="continuationSeparator" w:id="0">
    <w:p w:rsidR="00F977C8" w:rsidP="00537B78" w:rsidRDefault="00F977C8" w14:paraId="57EA3E9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9AEFDD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D4039" w:rsidR="007D4039">
          <w:rPr>
            <w:rStyle w:val="eSPISCCParagraphDefaultFont"/>
          </w:rPr>
          <w:t>Pp Ikp-150/2021-16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48E2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3ADC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039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C65070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548E2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8. svibnja 2026.</izvorni_sadrzaj>
    <derivirana_varijabla naziv="DomainObject.DatumDonosenjaOdluke_1">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Ikp-150/2021-16</izvorni_sadrzaj>
    <derivirana_varijabla naziv="DomainObject.Oznaka_1">Pp Ikp-150/2021-16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2021.</izvorni_sadrzaj>
    <derivirana_varijabla naziv="DomainObject.Predmet.DatumOsnivanja_1">10.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2024.</izvorni_sadrzaj>
    <derivirana_varijabla naziv="DomainObject.Predmet.DatumRjesavanja_1">27. veljače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Ikp-150/2021</izvorni_sadrzaj>
    <derivirana_varijabla naziv="DomainObject.Predmet.OznakaBroj_1">Pp Ikp-150/2021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87439874851</izvorni_sadrzaj>
    <derivirana_varijabla naziv="DomainObject.Predmet.PredmetRijesio.Oib_1">87439874851</derivirana_varijabla>
  </DomainObject.Predmet.PredmetRijesio.Oib>
  <DomainObject.Predmet.PredmetRijesio.Prezime>
    <izvorni_sadrzaj>Kiš Šaulovečki</izvorni_sadrzaj>
    <derivirana_varijabla naziv="DomainObject.Predmet.PredmetRijesio.Prezime_1">Kiš Šaulovečki</derivirana_varijabla>
  </DomainObject.Predmet.PredmetRijesio.Prezime>
  <DomainObject.Predmet.PrimjedbaSuca>
    <izvorni_sadrzaj>Porezna uprava</izvorni_sadrzaj>
    <derivirana_varijabla naziv="DomainObject.Predmet.PrimjedbaSuca_1">Porezna uprava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Matej Margarin</izvorni_sadrzaj>
    <derivirana_varijabla naziv="DomainObject.Predmet.ProtustrankaFormated_1">  Matej Margarin</derivirana_varijabla>
  </DomainObject.Predmet.ProtustrankaFormated>
  <DomainObject.Predmet.ProtustrankaFormatedOIB>
    <izvorni_sadrzaj>  Matej Margarin, OIB 15193308105</izvorni_sadrzaj>
    <derivirana_varijabla naziv="DomainObject.Predmet.ProtustrankaFormatedOIB_1">Mateju Margarinu, OIB 15193308105</derivirana_varijabla>
  </DomainObject.Predmet.ProtustrankaFormatedOIB>
  <DomainObject.Predmet.ProtustrankaFormatedWithAdress>
    <izvorni_sadrzaj> Matej Margarin, Goričanski Odvojak 15, 10000 Zagreb</izvorni_sadrzaj>
    <derivirana_varijabla naziv="DomainObject.Predmet.ProtustrankaFormatedWithAdress_1"> Goričanski Odvojak 15, 10000 Zagreb</derivirana_varijabla>
  </DomainObject.Predmet.ProtustrankaFormatedWithAdress>
  <DomainObject.Predmet.ProtustrankaFormatedWithAdressOIB>
    <izvorni_sadrzaj> Matej Margarin, OIB 15193308105, Goričanski Odvojak 15, 10000 Zagreb</izvorni_sadrzaj>
    <derivirana_varijabla naziv="DomainObject.Predmet.ProtustrankaFormatedWithAdressOIB_1"> Matej Margarin, OIB 15193308105, Goričanski Odvojak 15, 10000 Zagreb</derivirana_varijabla>
  </DomainObject.Predmet.ProtustrankaFormatedWithAdressOIB>
  <DomainObject.Predmet.ProtustrankaWithAdress>
    <izvorni_sadrzaj>Matej Margarin Goričanski Odvojak 15, 10000 Zagreb</izvorni_sadrzaj>
    <derivirana_varijabla naziv="DomainObject.Predmet.ProtustrankaWithAdress_1">Matej Margarin Goričanski Odvojak 15, 10000 Zagreb</derivirana_varijabla>
  </DomainObject.Predmet.ProtustrankaWithAdress>
  <DomainObject.Predmet.ProtustrankaWithAdressOIB>
    <izvorni_sadrzaj>Matej Margarin, OIB 15193308105, Goričanski Odvojak 15, 10000 Zagreb</izvorni_sadrzaj>
    <derivirana_varijabla naziv="DomainObject.Predmet.ProtustrankaWithAdressOIB_1">Matej Margarin, OIB 15193308105, Goričanski Odvojak 15, 10000 Zagreb</derivirana_varijabla>
  </DomainObject.Predmet.ProtustrankaWithAdressOIB>
  <DomainObject.Predmet.ProtustrankaNazivFormated>
    <izvorni_sadrzaj>Matej Margarin</izvorni_sadrzaj>
    <derivirana_varijabla naziv="DomainObject.Predmet.ProtustrankaNazivFormated_1">Mateju Margarinu</derivirana_varijabla>
    <derivirana_varijabla naziv="Padez">Matej Margarin</derivirana_varijabla>
  </DomainObject.Predmet.ProtustrankaNazivFormated>
  <DomainObject.Predmet.ProtustrankaNazivFormatedOIB>
    <izvorni_sadrzaj>Matej Margarin, OIB 15193308105</izvorni_sadrzaj>
    <derivirana_varijabla naziv="DomainObject.Predmet.ProtustrankaNazivFormatedOIB_1">Matej Margarin, OIB 15193308105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Zaboku</izvorni_sadrzaj>
    <derivirana_varijabla naziv="DomainObject.Predmet.StrankaFormated_1">  Općinskog suda u Zlataru, Stalna služba u Zaboku</derivirana_varijabla>
  </DomainObject.Predmet.StrankaFormated>
  <DomainObject.Predmet.StrankaFormatedOIB>
    <izvorni_sadrzaj>  Općinski sud u Zlataru, Stalna služba u Zaboku, OIB 26566866925</izvorni_sadrzaj>
    <derivirana_varijabla naziv="DomainObject.Predmet.StrankaFormatedOIB_1">  Općinski sud u Zlataru, Stalna služba u Zaboku, OIB 26566866925</derivirana_varijabla>
  </DomainObject.Predmet.StrankaFormatedOIB>
  <DomainObject.Predmet.StrankaFormatedWithAdress>
    <izvorni_sadrzaj> Općinski sud u Zlataru, Stalna služba u Zaboku, Matije Gupca 22, 49210 Zabok</izvorni_sadrzaj>
    <derivirana_varijabla naziv="DomainObject.Predmet.StrankaFormatedWithAdress_1"> Općinski sud u Zlataru, Stalna služba u Zaboku, Matije Gupca 22, 49210 Zabok</derivirana_varijabla>
  </DomainObject.Predmet.StrankaFormatedWithAdress>
  <DomainObject.Predmet.StrankaFormatedWithAdressOIB>
    <izvorni_sadrzaj> Općinski sud u Zlataru, Stalna služba u Zaboku, OIB 26566866925, Matije Gupca 22, 49210 Zabok</izvorni_sadrzaj>
    <derivirana_varijabla naziv="DomainObject.Predmet.StrankaFormatedWithAdressOIB_1"> Općinski sud u Zlataru, Stalna služba u Zaboku, OIB 26566866925, Matije Gupca 22, 49210 Zabok</derivirana_varijabla>
  </DomainObject.Predmet.StrankaFormatedWithAdressOIB>
  <DomainObject.Predmet.StrankaWithAdress>
    <izvorni_sadrzaj>Općinski sud u Zlataru, Stalna služba u Zaboku Matije Gupca 22,49210 Zabok</izvorni_sadrzaj>
    <derivirana_varijabla naziv="DomainObject.Predmet.StrankaWithAdress_1">Općinski sud u Zlataru, Stalna služba u Zaboku Matije Gupca 22,49210 Zabok</derivirana_varijabla>
  </DomainObject.Predmet.StrankaWithAdress>
  <DomainObject.Predmet.StrankaWithAdressOIB>
    <izvorni_sadrzaj>Općinski sud u Zlataru, Stalna služba u Zaboku, OIB 26566866925, Matije Gupca 22,49210 Zabok</izvorni_sadrzaj>
    <derivirana_varijabla naziv="DomainObject.Predmet.StrankaWithAdressOIB_1">Općinski sud u Zlataru, Stalna služba u Zaboku, OIB 26566866925, Matije Gupca 22,49210 Zabok</derivirana_varijabla>
  </DomainObject.Predmet.StrankaWithAdressOIB>
  <DomainObject.Predmet.StrankaNazivFormated>
    <izvorni_sadrzaj>Općinski sud u Zlataru, Stalna služba u Zaboku</izvorni_sadrzaj>
    <derivirana_varijabla naziv="DomainObject.Predmet.StrankaNazivFormated_1">Općinski sud u Zlataru, Stalna služba u Zaboku</derivirana_varijabla>
    <derivirana_varijabla naziv="Padez">Općinski sud u Zlataru, Stalna služba u Zaboku</derivirana_varijabla>
  </DomainObject.Predmet.StrankaNazivFormated>
  <DomainObject.Predmet.StrankaNazivFormatedOIB>
    <izvorni_sadrzaj>Općinski sud u Zlataru, Stalna služba u Zaboku, OIB 26566866925</izvorni_sadrzaj>
    <derivirana_varijabla naziv="DomainObject.Predmet.StrankaNazivFormatedOIB_1">Općinski sud u Zlataru, Stalna služba u Zaboku,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Zaboku</item>
    </izvorni_sadrzaj>
    <derivirana_varijabla naziv="DomainObject.Predmet.StrankaListFormated_1">
      <item>Općinski sud u Zlataru, Stalna služba u Zaboku</item>
    </derivirana_varijabla>
  </DomainObject.Predmet.StrankaListFormated>
  <DomainObject.Predmet.StrankaListFormatedOIB>
    <izvorni_sadrzaj>
      <item>Općinski sud u Zlataru, Stalna služba u Zaboku, OIB 26566866925</item>
    </izvorni_sadrzaj>
    <derivirana_varijabla naziv="DomainObject.Predmet.StrankaListFormatedOIB_1">
      <item>Općinski sud u Zlataru, Stalna služba u Zaboku, OIB 26566866925</item>
    </derivirana_varijabla>
  </DomainObject.Predmet.StrankaListFormatedOIB>
  <DomainObject.Predmet.StrankaListFormatedWithAdress>
    <izvorni_sadrzaj>
      <item>Općinski sud u Zlataru, Stalna služba u Zaboku, Matije Gupca 22, 49210 Zabok</item>
    </izvorni_sadrzaj>
    <derivirana_varijabla naziv="DomainObject.Predmet.StrankaListFormatedWithAdress_1">
      <item>Općinski sud u Zlataru, Stalna služba u Zaboku, Matije Gupca 22, 49210 Zabok</item>
    </derivirana_varijabla>
  </DomainObject.Predmet.StrankaListFormatedWithAdress>
  <DomainObject.Predmet.StrankaListFormatedWithAdressOIB>
    <izvorni_sadrzaj>
      <item>Općinski sud u Zlataru, Stalna služba u Zaboku, OIB 26566866925, Matije Gupca 22, 49210 Zabok</item>
    </izvorni_sadrzaj>
    <derivirana_varijabla naziv="DomainObject.Predmet.StrankaListFormatedWithAdressOIB_1">
      <item>Općinski sud u Zlataru, Stalna služba u Zaboku, OIB 26566866925, Matije Gupca 22, 49210 Zabok</item>
    </derivirana_varijabla>
  </DomainObject.Predmet.StrankaListFormatedWithAdressOIB>
  <DomainObject.Predmet.StrankaListNazivFormated>
    <izvorni_sadrzaj>
      <item>Općinski sud u Zlataru, Stalna služba u Zaboku</item>
    </izvorni_sadrzaj>
    <derivirana_varijabla naziv="DomainObject.Predmet.StrankaListNazivFormated_1">
      <item>Općinski sud u Zlataru, Stalna služba u Zaboku</item>
    </derivirana_varijabla>
  </DomainObject.Predmet.StrankaListNazivFormated>
  <DomainObject.Predmet.StrankaListNazivFormatedOIB>
    <izvorni_sadrzaj>
      <item>Općinski sud u Zlataru, Stalna služba u Zaboku, OIB 26566866925</item>
    </izvorni_sadrzaj>
    <derivirana_varijabla naziv="DomainObject.Predmet.StrankaListNazivFormatedOIB_1">
      <item>Općinski sud u Zlataru, Stalna služba u Zaboku, OIB 26566866925</item>
    </derivirana_varijabla>
  </DomainObject.Predmet.StrankaListNazivFormatedOIB>
  <DomainObject.Predmet.ProtuStrankaListFormated>
    <izvorni_sadrzaj>
      <item>Matej Margarin</item>
    </izvorni_sadrzaj>
    <derivirana_varijabla naziv="DomainObject.Predmet.ProtuStrankaListFormated_1">
      <item>Matej Margarin</item>
    </derivirana_varijabla>
  </DomainObject.Predmet.ProtuStrankaListFormated>
  <DomainObject.Predmet.ProtuStrankaListFormatedOIB>
    <izvorni_sadrzaj>
      <item>Matej Margarin, OIB 15193308105</item>
    </izvorni_sadrzaj>
    <derivirana_varijabla naziv="DomainObject.Predmet.ProtuStrankaListFormatedOIB_1">
      <item>Matej Margarin, OIB 15193308105</item>
    </derivirana_varijabla>
  </DomainObject.Predmet.ProtuStrankaListFormatedOIB>
  <DomainObject.Predmet.ProtuStrankaListFormatedWithAdress>
    <izvorni_sadrzaj>
      <item>Matej Margarin, Goričanski Odvojak 15, 10000 Zagreb</item>
    </izvorni_sadrzaj>
    <derivirana_varijabla naziv="DomainObject.Predmet.ProtuStrankaListFormatedWithAdress_1">
      <item>Matej Margarin, Goričanski Odvojak 15, 10000 Zagreb</item>
    </derivirana_varijabla>
  </DomainObject.Predmet.ProtuStrankaListFormatedWithAdress>
  <DomainObject.Predmet.ProtuStrankaListFormatedWithAdressOIB>
    <izvorni_sadrzaj>
      <item>Matej Margarin, OIB 15193308105, Goričanski Odvojak 15, 10000 Zagreb</item>
    </izvorni_sadrzaj>
    <derivirana_varijabla naziv="DomainObject.Predmet.ProtuStrankaListFormatedWithAdressOIB_1">
      <item>Matej Margarin, OIB 15193308105, Goričanski Odvojak 15, 10000 Zagreb</item>
    </derivirana_varijabla>
  </DomainObject.Predmet.ProtuStrankaListFormatedWithAdressOIB>
  <DomainObject.Predmet.ProtuStrankaListNazivFormated>
    <izvorni_sadrzaj>
      <item>Matej Margarin</item>
    </izvorni_sadrzaj>
    <derivirana_varijabla naziv="DomainObject.Predmet.ProtuStrankaListNazivFormated_1">
      <item>Matej Margarin</item>
    </derivirana_varijabla>
  </DomainObject.Predmet.ProtuStrankaListNazivFormated>
  <DomainObject.Predmet.ProtuStrankaListNazivFormatedOIB>
    <izvorni_sadrzaj>
      <item>Matej Margarin, OIB 15193308105</item>
    </izvorni_sadrzaj>
    <derivirana_varijabla naziv="DomainObject.Predmet.ProtuStrankaListNazivFormatedOIB_1">
      <item>Matej Margarin, OIB 15193308105</item>
    </derivirana_varijabla>
  </DomainObject.Predmet.ProtuStrankaListNazivFormatedOIB>
  <DomainObject.Predmet.OstaliListFormated>
    <izvorni_sadrzaj>
      <item>Policijska postaja Zabok</item>
      <item>Financijska agencija (FINA)</item>
      <item>Policijska postaja Zlatar-Bistrica</item>
    </izvorni_sadrzaj>
    <derivirana_varijabla naziv="DomainObject.Predmet.OstaliListFormated_1">
      <item>Policijska postaja Zabok</item>
      <item>Financijska agencija (FINA)</item>
      <item>Policijska postaja Zlatar-Bistrica</item>
    </derivirana_varijabla>
    <derivirana_varijabla naziv="DrugaOsoba">
      <item>Policijska postaja Zabok</item>
      <item>Financijska agencija (FINA)</item>
      <item>Policijska postaja Zlatar-Bistrica</item>
    </derivirana_varijabla>
  </DomainObject.Predmet.OstaliListFormated>
  <DomainObject.Predmet.OstaliListFormatedOIB>
    <izvorni_sadrzaj>
      <item>Policijska postaja Zabok</item>
      <item>Financijska agencija (FINA), OIB 85821130368</item>
      <item>Policijska postaja Zlatar-Bistrica</item>
    </izvorni_sadrzaj>
    <derivirana_varijabla naziv="DomainObject.Predmet.OstaliListFormatedOIB_1">
      <item>Policijska postaja Zabok</item>
      <item>Financijska agencija (FINA), OIB 85821130368</item>
      <item>Policijska postaja Zlatar-Bistrica</item>
    </derivirana_varijabla>
  </DomainObject.Predmet.OstaliListFormatedOIB>
  <DomainObject.Predmet.OstaliListFormatedWithAdress>
    <izvorni_sadrzaj>
      <item>Policijska postaja Zabok, Matije Gupca 53, 49210 Zabok</item>
      <item>Financijska agencija (FINA), Vrtni put 3, 10000 Zagreb</item>
      <item>Policijska postaja Zlatar-Bistrica, Ulica Stjepana Radića 1, 49247 Zlatar-Bistrica</item>
    </izvorni_sadrzaj>
    <derivirana_varijabla naziv="DomainObject.Predmet.OstaliListFormatedWithAdress_1">
      <item>Policijska postaja Zabok, Matije Gupca 53, 49210 Zabok</item>
      <item>Financijska agencija (FINA), Vrtni put 3, 10000 Zagreb</item>
      <item>Policijska postaja Zlatar-Bistrica, Ulica Stjepana Radića 1, 49247 Zlatar-Bistrica</item>
    </derivirana_varijabla>
  </DomainObject.Predmet.OstaliListFormatedWithAdress>
  <DomainObject.Predmet.OstaliListFormatedWithAdressOIB>
    <izvorni_sadrzaj>
      <item>Policijska postaja Zabok, Matije Gupca 53, 49210 Zabok</item>
      <item>Financijska agencija (FINA), OIB 85821130368, Vrtni put 3, 10000 Zagreb</item>
      <item>Policijska postaja Zlatar-Bistrica, Ulica Stjepana Radića 1, 49247 Zlatar-Bistrica</item>
    </izvorni_sadrzaj>
    <derivirana_varijabla naziv="DomainObject.Predmet.OstaliListFormatedWithAdressOIB_1">
      <item>Policijska postaja Zabok, Matije Gupca 53, 49210 Zabok</item>
      <item>Financijska agencija (FINA), OIB 85821130368, Vrtni put 3, 10000 Zagreb</item>
      <item>Policijska postaja Zlatar-Bistrica, Ulica Stjepana Radića 1, 49247 Zlatar-Bistrica</item>
    </derivirana_varijabla>
  </DomainObject.Predmet.OstaliListFormatedWithAdressOIB>
  <DomainObject.Predmet.OstaliListNazivFormated>
    <izvorni_sadrzaj>
      <item>Policijska postaja Zabok</item>
      <item>Financijska agencija (FINA)</item>
      <item>Policijska postaja Zlatar-Bistrica</item>
    </izvorni_sadrzaj>
    <derivirana_varijabla naziv="DomainObject.Predmet.OstaliListNazivFormated_1">
      <item>Policijska postaja Zabok</item>
      <item>Financijska agencija (FINA)</item>
      <item>Policijska postaja Zlatar-Bistrica</item>
    </derivirana_varijabla>
  </DomainObject.Predmet.OstaliListNazivFormated>
  <DomainObject.Predmet.OstaliListNazivFormatedOIB>
    <izvorni_sadrzaj>
      <item>Policijska postaja Zabok</item>
      <item>Financijska agencija (FINA), OIB 85821130368</item>
      <item>Policijska postaja Zlatar-Bistrica</item>
    </izvorni_sadrzaj>
    <derivirana_varijabla naziv="DomainObject.Predmet.OstaliListNazivFormatedOIB_1">
      <item>Policijska postaja Zabok</item>
      <item>Financijska agencija (FINA), OIB 85821130368</item>
      <item>Policijska postaja Zlatar-Bistrica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236, 4, 238, 216, 16</izvorni_sadrzaj>
    <derivirana_varijabla naziv="DomainObject.Predmet.ClanakZakona_1">236, 4, 238, 216, 16</derivirana_varijabla>
  </DomainObject.Predmet.ClanakZakona>
  <DomainObject.Predmet.ClanakZakonaFull>
    <izvorni_sadrzaj>članka 236. stavka 1., članka 4. stavka 1., članka 238. stavka 1., članka 216. stavka 1. točke 3., članka 16. stavka 1.</izvorni_sadrzaj>
    <derivirana_varijabla naziv="DomainObject.Predmet.ClanakZakonaFull_1">članka 236. stavka 1., članka 4. stavka 1., članka 238. stavka 1., članka 216. stavka 1. točke 3., članka 16.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svibnja 2026.</izvorni_sadrzaj>
    <derivirana_varijabla naziv="DomainObject.Datum_1">8. svibnja 2026.</derivirana_varijabla>
    <derivirana_varijabla naziv="datum">8. svibnja 2026.</derivirana_varijabla>
    <derivirana_varijabla naziv="datumpravomocnosti">8. svibnja 2026.</derivirana_varijabla>
  </DomainObject.Datum>
  <DomainObject.PoslovniBrojDokumenta>
    <izvorni_sadrzaj>Pp Ikp-150/2021-16</izvorni_sadrzaj>
    <derivirana_varijabla naziv="DomainObject.PoslovniBrojDokumenta_1">Pp Ikp-150/2021-16</derivirana_varijabla>
  </DomainObject.PoslovniBrojDokumenta>
  <DomainObject.Predmet.StrankaIDrugi>
    <izvorni_sadrzaj>Općinski sud u Zlataru, Stalna služba u Zaboku</izvorni_sadrzaj>
    <derivirana_varijabla naziv="DomainObject.Predmet.StrankaIDrugi_1">Općinski sud u Zlataru, Stalna služba u Zaboku</derivirana_varijabla>
  </DomainObject.Predmet.StrankaIDrugi>
  <DomainObject.Predmet.ProtustrankaIDrugi>
    <izvorni_sadrzaj>Matej Margarin</izvorni_sadrzaj>
    <derivirana_varijabla naziv="DomainObject.Predmet.ProtustrankaIDrugi_1">Matej Margarin</derivirana_varijabla>
  </DomainObject.Predmet.ProtustrankaIDrugi>
  <DomainObject.Predmet.StrankaIDrugiAdressOIB>
    <izvorni_sadrzaj>Općinski sud u Zlataru, Stalna služba u Zaboku, OIB 26566866925, Matije Gupca 22, 49210 Zabok</izvorni_sadrzaj>
    <derivirana_varijabla naziv="DomainObject.Predmet.StrankaIDrugiAdressOIB_1">Općinski sud u Zlataru, Stalna služba u Zaboku, OIB 26566866925, Matije Gupca 22, 49210 Zabok</derivirana_varijabla>
  </DomainObject.Predmet.StrankaIDrugiAdressOIB>
  <DomainObject.Predmet.ProtustrankaIDrugiAdressOIB>
    <izvorni_sadrzaj>Matej Margarin, OIB 15193308105, Goričanski Odvojak 15, 10000 Zagreb</izvorni_sadrzaj>
    <derivirana_varijabla naziv="DomainObject.Predmet.ProtustrankaIDrugiAdressOIB_1">Matej Margarin, OIB 15193308105, Goričanski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2024.</izvorni_sadrzaj>
    <derivirana_varijabla naziv="DomainObject.Predmet.OdlukaRjesenje.DatumDonosenjaOdluke_1">27. veljače 2024.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Ikp-150/2021-14</izvorni_sadrzaj>
    <derivirana_varijabla naziv="DomainObject.Predmet.OdlukaRjesenje.Oznaka_1">Pp Ikp-150/2021-14</derivirana_varijabla>
  </DomainObject.Predmet.OdlukaRjesenje.Oznaka>
  <DomainObject.Predmet.SudioniciListNaziv>
    <izvorni_sadrzaj>
      <item>Matej Margarin</item>
      <item>Općinski sud u Zlataru, Stalna služba u Zaboku</item>
      <item>Policijska postaja Zabok</item>
      <item>Financijska agencija (FINA)</item>
      <item>Policijska postaja Zlatar-Bistrica</item>
    </izvorni_sadrzaj>
    <derivirana_varijabla naziv="DomainObject.Predmet.SudioniciListNaziv_1">
      <item>Matej Margarin</item>
      <item>Općinski sud u Zlataru, Stalna služba u Zaboku</item>
      <item>Policijska postaja Zabok</item>
      <item>Financijska agencija (FINA)</item>
      <item>Policijska postaja Zlatar-Bistrica</item>
    </derivirana_varijabla>
    <derivirana_varijabla naziv="OstaliSudionici">
      <item>Matej Margarin</item>
      <item>Općinski sud u Zlataru, Stalna služba u Zaboku</item>
      <item>Policijska postaja Zabok</item>
      <item>Financijska agencija (FINA)</item>
      <item>Policijska postaja Zlatar-Bistrica</item>
    </derivirana_varijabla>
  </DomainObject.Predmet.SudioniciListNaziv>
  <DomainObject.Predmet.SudioniciListAdressOIB>
    <izvorni_sadrzaj>
      <item>Matej Margarin, OIB 15193308105, Goričanski Odvojak 15,10000 Zagreb</item>
      <item>Općinski sud u Zlataru, Stalna služba u Zaboku, OIB 26566866925, Matije Gupca 22,49210 Zabok</item>
      <item>Policijska postaja Zabok, Matije Gupca 53,49210 Zabok</item>
      <item>Financijska agencija (FINA), OIB 85821130368, Vrtni put 3,10000 Zagreb</item>
      <item>Policijska postaja Zlatar-Bistrica, Ulica Stjepana Radića 1,49247 Zlatar-Bistrica</item>
    </izvorni_sadrzaj>
    <derivirana_varijabla naziv="DomainObject.Predmet.SudioniciListAdressOIB_1">
      <item>spis</item>
      <item>Općinski sud u Zlataru, Stalna služba u Zaboku, OIB 26566866925, Matije Gupca 22,49210 Zabok</item>
      <item>Policijska postaja Zabok, Matije Gupca 53,49210 Zabok</item>
      <item>Financijska agencija (FINA), OIB 85821130368, Vrtni put 3,10000 Zagreb</item>
      <item>Policijska postaja Zlatar-Bistrica, Ulica Stjepana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3.039,35 EUR, Paušalni trošak u iznosu od 26,54 EUR, u ukupnom iznosu od 3.065,89 EUR</izvorni_sadrzaj>
    <derivirana_varijabla naziv="DomainObject.Predmet.Pristojbe_1">troškove za Dvotrećinska novčana kazna u iznosu od 3.039,35 EUR, Paušalni trošak u iznosu od 26,54 EUR, u ukupnom iznosu od 3.065,89 EUR</derivirana_varijabla>
  </DomainObject.Predmet.Pristojbe>
  <DomainObject.Predmet.PristojbeSudionikNazivOIB>
    <izvorni_sadrzaj>Matej Margarin, OIB 15193308105</izvorni_sadrzaj>
    <derivirana_varijabla naziv="DomainObject.Predmet.PristojbeSudionikNazivOIB_1">Matej Margarin, OIB 15193308105</derivirana_varijabla>
  </DomainObject.Predmet.PristojbeSudionikNazivOIB>
  <DomainObject.Predmet.PristojbePNB>
    <izvorni_sadrzaj>HR63 6050-4462-20022865225</izvorni_sadrzaj>
    <derivirana_varijabla naziv="DomainObject.Predmet.PristojbePNB_1">HR63 6050-4462-20022865225</derivirana_varijabla>
  </DomainObject.Predmet.PristojbePNB>
  <DomainObject.Predmet.PristojbeIznos>
    <izvorni_sadrzaj>3.065,89 EUR</izvorni_sadrzaj>
    <derivirana_varijabla naziv="DomainObject.Predmet.PristojbeIznos_1">3.065,89 EUR</derivirana_varijabla>
  </DomainObject.Predmet.PristojbeIznos>
  <DomainObject.Predmet.PristojbeOpisPlacanja>
    <izvorni_sadrzaj>Troškovi iz predmeta Pp Ikp-150/2021, OS ZL</izvorni_sadrzaj>
    <derivirana_varijabla naziv="DomainObject.Predmet.PristojbeOpisPlacanja_1">Troškovi iz predmeta Pp Ikp-150/2021,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15193308105</item>
      <item>, OIB 26566866925</item>
      <item>, OIB null</item>
      <item>, OIB 85821130368</item>
      <item>, OIB null</item>
    </izvorni_sadrzaj>
    <derivirana_varijabla naziv="DomainObject.Predmet.SudioniciListNazivOIB_1">
      <item>, OIB 15193308105</item>
      <item>, OIB 26566866925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30. kolovoza 2021.</izvorni_sadrzaj>
    <derivirana_varijabla naziv="DomainObject.Predmet.PristojbeDatumRokPlacanja_1">30. kolovoza 2021.</derivirana_varijabla>
  </DomainObject.Predmet.PristojbeDatumRokPlacanja>
  <DomainObject.Predmet.PristojbeNazivVrste>
    <izvorni_sadrzaj>Troškovi iz predmeta Pp Ikp-150/2021, OS ZL</izvorni_sadrzaj>
    <derivirana_varijabla naziv="DomainObject.Predmet.PristojbeNazivVrste_1">Troškovi iz predmeta Pp Ikp-150/2021,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veljače 2024.</izvorni_sadrzaj>
    <derivirana_varijabla naziv="DomainObject.PredzadnjaOdlukaIzPredmeta.DatumDonosenjaOdluke_1">27. veljače 2024.</derivirana_varijabla>
  </DomainObject.PredzadnjaOdlukaIzPredmeta.DatumDonosenjaOdluke>
  <DomainObject.PredzadnjaOdlukaIzPredmeta.Oznaka>
    <izvorni_sadrzaj>Pp Ikp-150/2021-14</izvorni_sadrzaj>
    <derivirana_varijabla naziv="DomainObject.PredzadnjaOdlukaIzPredmeta.Oznaka_1">Pp Ikp-150/2021-14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eura.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2020.</izvorni_sadrzaj>
    <derivirana_varijabla naziv="DomainObject.Predmet.DatumPocetkaProcesa_1">12.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  <item>Zakon o osobnoj iskaznici</item>
    </izvorni_sadrzaj>
    <derivirana_varijabla naziv="DomainObject.ZakonPravilnikList_1">
      <item>Zakona o sigurnosti prometa na cestama</item>
      <item>Zakon o obveznim osiguranjima u prometu</item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Matej Margarin, Goričanski Odvojak 15, 10000 Zagreb</izvorni_sadrzaj>
    <derivirana_varijabla naziv="DomainObject.Predmet.OsudenikImePrezimeAdresa_1">Matej Margarin, Goričanski Odvojak 15, 10000 Zagreb</derivirana_varijabla>
  </DomainObject.Predmet.OsudenikImePrezimeAdresa>
  <DomainObject.Predmet.OsudenikImePrezimeOIBDatRodenja>
    <izvorni_sadrzaj>Matej Margarin, OIB 15193308105, rođen-a 25.01.1996.</izvorni_sadrzaj>
    <derivirana_varijabla naziv="DomainObject.Predmet.OsudenikImePrezimeOIBDatRodenja_1">Mateja Margarina, OIB 15193308105, rođen 25.01.1996.</derivirana_varijabla>
  </DomainObject.Predmet.OsudenikImePrezimeOIBDatRodenja>
  <DomainObject.IkpPredmet.OdlukaRjesenjeIshodisni>
    <izvorni_sadrzaj>Pp P-458/2020-27 donesena 11.12.2020.</izvorni_sadrzaj>
    <derivirana_varijabla naziv="DomainObject.IkpPredmet.OdlukaRjesenjeIshodisni_1">Pp P-458/2020-27 donesena 11.12.2020.</derivirana_varijabla>
  </DomainObject.IkpPredmet.OdlukaRjesenjeIshodisni>
  <UserObject.NN>
    <izvorni_sadrzaj/>
    <derivirana_varijabla naziv="UserObject.NN_1"/>
  </UserObject.NN>
  <DomainObject.IkpPredmet.NovcanaObaveza.PreostaliIznos>
    <izvorni_sadrzaj>3.039,35 EUR</izvorni_sadrzaj>
    <derivirana_varijabla naziv="DomainObject.IkpPredmet.NovcanaObaveza.PreostaliIznos_1">3.039,35 EUR</derivirana_varijabla>
  </DomainObject.IkpPredmet.NovcanaObaveza.PreostaliIznos>
  <DomainObject.IkpPredmet.NovcanaObaveza.PNB>
    <izvorni_sadrzaj>HR63 6050-4462-20022865225</izvorni_sadrzaj>
    <derivirana_varijabla naziv="DomainObject.IkpPredmet.NovcanaObaveza.PNB_1">HR63 6050-4462-20022865225</derivirana_varijabla>
  </DomainObject.IkpPredmet.NovcanaObaveza.PNB>
  <DomainObject.IkpPredmet.Trosak.PreostaliIznos>
    <izvorni_sadrzaj>26,54 EUR</izvorni_sadrzaj>
    <derivirana_varijabla naziv="DomainObject.IkpPredmet.Trosak.PreostaliIznos_1">26,54 </derivirana_varijabla>
  </DomainObject.IkpPredmet.Trosak.PreostaliIznos>
  <DomainObject.IkpPredmet.Trosak.PNB>
    <izvorni_sadrzaj>HR63 6068-4462-20022865233</izvorni_sadrzaj>
    <derivirana_varijabla naziv="DomainObject.IkpPredmet.Trosak.PNB_1">HR63 6068-4462-20022865233</derivirana_varijabla>
  </DomainObject.IkpPredmet.Trosak.PNB>
  <DomainObject.IkpPredmet.IshodisnaOdlukaDatumPravomocnosti>
    <izvorni_sadrzaj>25.02.2021.</izvorni_sadrzaj>
    <derivirana_varijabla naziv="DomainObject.IkpPredmet.IshodisnaOdlukaDatumPravomocnosti_1">25.02.2021.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25.08.2021.</izvorni_sadrzaj>
    <derivirana_varijabla naziv="DomainObject.IkpPredmet.IshodisnaOdlukaDatumIzvrsnosti_1">25.08.2021.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328</properties:Words>
  <properties:Characters>1764</properties:Characters>
  <properties:Lines>60</properties:Lines>
  <properties:Paragraphs>23</properties:Paragraphs>
  <properties:TotalTime>237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dcterms:modified xmlns:xsi="http://www.w3.org/2001/XMLSchema-instance" xsi:type="dcterms:W3CDTF">2026-05-08T06:28:00Z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Ikp-150/2021-16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